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E5" w:rsidRPr="004D7962" w:rsidRDefault="00C300E5" w:rsidP="004D7962">
      <w:pPr>
        <w:pStyle w:val="Heading2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Work Log</w:t>
      </w:r>
    </w:p>
    <w:p w:rsidR="00C300E5" w:rsidRPr="004D7962" w:rsidRDefault="00C300E5" w:rsidP="004D7962">
      <w:pPr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( I'm so sorry I forgot about the work log... but...better late than Never! )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  <w:t>March.12/2009</w:t>
      </w:r>
      <w:r w:rsidRPr="004D7962">
        <w:rPr>
          <w:rFonts w:ascii="Century Gothic" w:hAnsi="Century Gothic" w:cs="Arial"/>
          <w:color w:val="000000"/>
        </w:rPr>
        <w:br/>
        <w:t>I added on my K/W/L</w:t>
      </w:r>
      <w:r w:rsidRPr="004D7962">
        <w:rPr>
          <w:rFonts w:ascii="Century Gothic" w:hAnsi="Century Gothic" w:cs="Arial"/>
          <w:color w:val="000000"/>
        </w:rPr>
        <w:br/>
        <w:t xml:space="preserve">Over spring break my goal is to finish at least 2 subtopics. But anyway... i will keep updating my work log! My notes are almost finished ( but they are at home ). Simce they are at home, right now I am researching the location of </w:t>
      </w:r>
      <w:smartTag w:uri="urn:schemas-microsoft-com:office:smarttags" w:element="country-region">
        <w:smartTag w:uri="urn:schemas-microsoft-com:office:smarttags" w:element="place">
          <w:r w:rsidRPr="004D7962">
            <w:rPr>
              <w:rFonts w:ascii="Century Gothic" w:hAnsi="Century Gothic" w:cs="Arial"/>
              <w:color w:val="000000"/>
            </w:rPr>
            <w:t>New Zealand</w:t>
          </w:r>
        </w:smartTag>
      </w:smartTag>
      <w:r w:rsidRPr="004D7962">
        <w:rPr>
          <w:rFonts w:ascii="Century Gothic" w:hAnsi="Century Gothic" w:cs="Arial"/>
          <w:color w:val="000000"/>
        </w:rPr>
        <w:t>!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  <w:t>March.24/2009</w:t>
      </w:r>
      <w:r w:rsidRPr="004D7962">
        <w:rPr>
          <w:rFonts w:ascii="Century Gothic" w:hAnsi="Century Gothic" w:cs="Arial"/>
          <w:color w:val="000000"/>
        </w:rPr>
        <w:br/>
        <w:t>I finished Subtopic 1 and I can’t do subtopic 2 at home but I will do it tomorrow or Thursday, meanwhile I am working on subtopic 3.</w:t>
      </w:r>
      <w:r w:rsidRPr="004D7962">
        <w:rPr>
          <w:rFonts w:ascii="Century Gothic" w:hAnsi="Century Gothic" w:cs="Arial"/>
          <w:color w:val="000000"/>
        </w:rPr>
        <w:br/>
      </w:r>
    </w:p>
    <w:p w:rsidR="00C300E5" w:rsidRDefault="00C300E5" w:rsidP="004D7962">
      <w:pPr>
        <w:pStyle w:val="Heading1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Introduction</w:t>
      </w:r>
    </w:p>
    <w:p w:rsidR="00C300E5" w:rsidRPr="004D7962" w:rsidRDefault="00C300E5" w:rsidP="004D7962">
      <w:pPr>
        <w:pStyle w:val="Heading1"/>
        <w:rPr>
          <w:rFonts w:ascii="Century Gothic" w:hAnsi="Century Gothic" w:cs="Arial"/>
          <w:b w:val="0"/>
          <w:color w:val="000000"/>
          <w:sz w:val="28"/>
          <w:szCs w:val="28"/>
        </w:rPr>
      </w:pPr>
      <w:r w:rsidRPr="004D7962">
        <w:rPr>
          <w:rFonts w:ascii="Century Gothic" w:hAnsi="Century Gothic"/>
          <w:sz w:val="18"/>
          <w:szCs w:val="18"/>
        </w:rPr>
        <w:br/>
      </w:r>
      <w:r>
        <w:rPr>
          <w:rFonts w:ascii="Century Gothic" w:hAnsi="Century Gothic"/>
          <w:b w:val="0"/>
          <w:sz w:val="28"/>
          <w:szCs w:val="28"/>
        </w:rPr>
        <w:t>ss</w:t>
      </w:r>
    </w:p>
    <w:p w:rsidR="00C300E5" w:rsidRPr="004D7962" w:rsidRDefault="00C300E5" w:rsidP="004D7962">
      <w:pPr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  <w:sz w:val="28"/>
          <w:szCs w:val="28"/>
        </w:rPr>
        <w:t>So here are a couple of things that I wondered... and then answered!</w:t>
      </w:r>
      <w:r w:rsidRPr="004D7962">
        <w:rPr>
          <w:rFonts w:ascii="Century Gothic" w:hAnsi="Century Gothic" w:cs="Arial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</w:rPr>
        <w:br/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  <w:u w:val="single"/>
        </w:rPr>
        <w:t xml:space="preserve">K/W/L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>Take a few minutes to fill out this chart, remembering to use POWERFUL QUESTIONS.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10 things I already KNOW about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: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  <w:t>1. It is in the ring of fire.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2. People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speak English. ( Some of them do! )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3.More than 50%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are Europeans.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4.A 2008 estimate of the population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4,280,000 people.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5. People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drive on the left!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6.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’s queen is also… Queen Elizabeth!!!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7. A lot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culture is mostly derived from British roots.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8.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has a relatively high standard of living.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9.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has a modern, prosperous and developed economy.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10.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a country heavily dependent on free trade, particularly in agricultural products.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10 things I would really like to LEARN about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: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  <w:t>1. Do they have any accents or just plain English?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2. What color(s) is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’s flag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3. Is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bigger than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>4. What does New Zealand Import?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>5. What does New Zealand Export?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6. How did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get it’s Name?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>7. What is the main food in a New Zealanders diet?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8. What is the weather like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 xml:space="preserve">9. Does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have the same time zone as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?</w:t>
      </w:r>
      <w:r w:rsidRPr="004D7962">
        <w:rPr>
          <w:rFonts w:ascii="Century Gothic" w:hAnsi="Century Gothic"/>
          <w:color w:val="000000"/>
          <w:sz w:val="28"/>
          <w:szCs w:val="28"/>
        </w:rPr>
        <w:br/>
        <w:t>10. What kind of Music do New Zealanders eat?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  <w:t>Now, when you have a few spare minutes in class, use the internet wisely and try to find some answers to your powerful questions of things you would like to know!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Do the have accents or plain English: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People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actually have British accents! I guess that is why most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’s culture is derived from British roots. Not all people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speak English but the ones that do, they probably have British accents.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color(s) is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’s flag: </w:t>
      </w:r>
      <w:r w:rsidRPr="004D7962">
        <w:rPr>
          <w:rFonts w:ascii="Century Gothic" w:hAnsi="Century Gothic" w:cs="Arial"/>
          <w:color w:val="000000"/>
        </w:rPr>
        <w:br/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’s flag is actually similar to the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United Kingdom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flag. It is dark blue with little red stars on it. It has t</w:t>
      </w:r>
      <w:r w:rsidRPr="00C125B1">
        <w:rPr>
          <w:rFonts w:ascii="Century Gothic" w:hAnsi="Century Gothic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g-new-zealand-2295-400x300.gif" style="width:24pt;height:24pt">
            <v:imagedata r:id="rId4" o:title=""/>
          </v:shape>
        </w:pict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he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UK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flag in the top left corner. So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’s flag has 3 colors: Dark blue, red and white.</w:t>
      </w:r>
      <w:r w:rsidRPr="004D7962">
        <w:rPr>
          <w:rFonts w:ascii="Century Gothic" w:hAnsi="Century Gothic" w:cs="Arial"/>
          <w:color w:val="000000"/>
          <w:sz w:val="28"/>
          <w:szCs w:val="28"/>
        </w:rPr>
        <w:t xml:space="preserve">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Is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 Bigger Than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: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No.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actually the second largest country in the world!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isn’t even in the top ten largest countries in the world!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has 3,855,081 square miles, and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has only 268, 680 square miles!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definitely larger than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!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Does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 Import: </w:t>
      </w:r>
      <w:r w:rsidRPr="004D7962">
        <w:rPr>
          <w:rFonts w:ascii="Century Gothic" w:hAnsi="Century Gothic" w:cs="Arial"/>
          <w:color w:val="000000"/>
        </w:rPr>
        <w:br/>
      </w:r>
      <w:r>
        <w:rPr>
          <w:rFonts w:ascii="Century Gothic" w:hAnsi="Century Gothic"/>
          <w:color w:val="000000"/>
          <w:sz w:val="28"/>
          <w:szCs w:val="28"/>
        </w:rPr>
        <w:t>I coulldn’t find anything. Sorry!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Does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 Export: </w:t>
      </w:r>
      <w:r w:rsidRPr="004D7962">
        <w:rPr>
          <w:rFonts w:ascii="Century Gothic" w:hAnsi="Century Gothic" w:cs="Arial"/>
          <w:color w:val="000000"/>
        </w:rPr>
        <w:br/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imports wool, milk and milk products, steel, meat such as beef and lamb and clothing.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How Did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 Get It’s Name: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>After the Europeans immigrated to “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“only then they decided to call it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. It is unknown whether the Māori had a name for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</w:t>
      </w:r>
      <w:r w:rsidRPr="004D7962">
        <w:rPr>
          <w:rStyle w:val="Emphasis"/>
          <w:rFonts w:ascii="Century Gothic" w:hAnsi="Century Gothic"/>
          <w:color w:val="000000"/>
          <w:sz w:val="28"/>
          <w:szCs w:val="28"/>
        </w:rPr>
        <w:t>before</w:t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 the Europeans immigrated there. 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Is The Main Food In A New Zealander’s diet?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>I do not know if this is very accurate but I did a lot of research and I couldn’t find anything but… it did say that New Zealanders eat a lot of fish and chips.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Is The Weather Like In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?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>The climate throughout the country is mild and temperate, with temperatures rarely falling below 0 °C or rising above 30 °C in populated areas.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Does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 have the same time zone as </w:t>
      </w:r>
      <w:smartTag w:uri="urn:schemas-microsoft-com:office:smarttags" w:element="place">
        <w:r w:rsidRPr="004D7962">
          <w:rPr>
            <w:rStyle w:val="Strong"/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? </w:t>
      </w:r>
    </w:p>
    <w:p w:rsidR="00C300E5" w:rsidRPr="004D7962" w:rsidRDefault="00C300E5" w:rsidP="004D7962">
      <w:pPr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/>
          <w:color w:val="000000"/>
          <w:sz w:val="28"/>
          <w:szCs w:val="28"/>
        </w:rPr>
        <w:t xml:space="preserve">No. There are around 17 hours difference. They are actually ahead of us by 7 hours!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Canada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pretty behind!</w:t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br/>
      </w:r>
      <w:r w:rsidRPr="004D7962">
        <w:rPr>
          <w:rStyle w:val="Strong"/>
          <w:rFonts w:ascii="Century Gothic" w:hAnsi="Century Gothic"/>
          <w:color w:val="000000"/>
          <w:sz w:val="28"/>
          <w:szCs w:val="28"/>
        </w:rPr>
        <w:t xml:space="preserve">What kind of Music do New Zealanders Listen To? 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New Zealanders listen to the same music as we do. But the most popular styles in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right now are rock and hip hop.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/>
          <w:color w:val="000000"/>
        </w:rPr>
        <w:br/>
      </w:r>
      <w:r w:rsidRPr="004D7962">
        <w:rPr>
          <w:rFonts w:ascii="Century Gothic" w:hAnsi="Century Gothic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</w:p>
    <w:p w:rsidR="00C300E5" w:rsidRPr="004D7962" w:rsidRDefault="00C300E5" w:rsidP="004D7962">
      <w:pPr>
        <w:pStyle w:val="Heading1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Location</w:t>
      </w:r>
    </w:p>
    <w:p w:rsidR="00C300E5" w:rsidRPr="004D7962" w:rsidRDefault="00C300E5" w:rsidP="004D7962">
      <w:pPr>
        <w:rPr>
          <w:rFonts w:ascii="Century Gothic" w:hAnsi="Century Gothic"/>
        </w:rPr>
      </w:pP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comprises two main islands, the North and the South islands, and some smaller islands, located near the bottom right corner of the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Eastern Hemisphere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.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Cook Strait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separated the North and South islands. The total land area, 268,680 square kilometers, is a little less than that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Italy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and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Japan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, and a little more than the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United Kingdom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. The country extends more than 1600 kilometers along its Main north line which actually runs through the south island ( How Strange! ) with approximately 15,134 kilometers of coastline. The continent that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considered to be in is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Australia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. The Approximate latitude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34°S to 47°S and the approximate longitude is 165.5°E to 179°E. Also, the coordinates of its capital,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Wellington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>, are Latitude: 41°17</w:t>
      </w:r>
      <w:r w:rsidRPr="004D7962">
        <w:rPr>
          <w:rFonts w:ascii="Century Gothic" w:hAnsi="Century Gothic" w:cs="Arial"/>
          <w:color w:val="000000"/>
          <w:sz w:val="28"/>
          <w:szCs w:val="28"/>
        </w:rPr>
        <w:t>′</w:t>
      </w:r>
      <w:r w:rsidRPr="004D7962">
        <w:rPr>
          <w:rFonts w:ascii="Century Gothic" w:hAnsi="Century Gothic" w:cs="Calibri"/>
          <w:color w:val="000000"/>
          <w:sz w:val="28"/>
          <w:szCs w:val="28"/>
        </w:rPr>
        <w:t>S and Longitude: 174°27</w:t>
      </w:r>
      <w:r w:rsidRPr="004D7962">
        <w:rPr>
          <w:rFonts w:ascii="Century Gothic" w:hAnsi="Century Gothic" w:cs="Arial"/>
          <w:color w:val="000000"/>
          <w:sz w:val="28"/>
          <w:szCs w:val="28"/>
        </w:rPr>
        <w:t>′</w:t>
      </w:r>
      <w:r w:rsidRPr="004D7962">
        <w:rPr>
          <w:rFonts w:ascii="Century Gothic" w:hAnsi="Century Gothic" w:cs="Calibri"/>
          <w:color w:val="000000"/>
          <w:sz w:val="28"/>
          <w:szCs w:val="28"/>
        </w:rPr>
        <w:t xml:space="preserve">E. Some neighbors of </w:t>
      </w:r>
      <w:smartTag w:uri="urn:schemas-microsoft-com:office:smarttags" w:element="place">
        <w:r w:rsidRPr="004D7962">
          <w:rPr>
            <w:rFonts w:ascii="Century Gothic" w:hAnsi="Century Gothic" w:cs="Calibri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 w:cs="Calibri"/>
          <w:color w:val="000000"/>
          <w:sz w:val="28"/>
          <w:szCs w:val="28"/>
        </w:rPr>
        <w:t xml:space="preserve"> are </w:t>
      </w:r>
      <w:smartTag w:uri="urn:schemas-microsoft-com:office:smarttags" w:element="place">
        <w:r w:rsidRPr="004D7962">
          <w:rPr>
            <w:rFonts w:ascii="Century Gothic" w:hAnsi="Century Gothic" w:cs="Calibri"/>
            <w:color w:val="000000"/>
            <w:sz w:val="28"/>
            <w:szCs w:val="28"/>
          </w:rPr>
          <w:t>New Caledonia</w:t>
        </w:r>
      </w:smartTag>
      <w:r w:rsidRPr="004D7962">
        <w:rPr>
          <w:rFonts w:ascii="Century Gothic" w:hAnsi="Century Gothic" w:cs="Calibri"/>
          <w:color w:val="000000"/>
          <w:sz w:val="28"/>
          <w:szCs w:val="28"/>
        </w:rPr>
        <w:t xml:space="preserve"> which li</w:t>
      </w:r>
      <w:r w:rsidRPr="004D7962">
        <w:rPr>
          <w:rFonts w:ascii="Century Gothic" w:hAnsi="Century Gothic"/>
          <w:color w:val="000000"/>
          <w:sz w:val="28"/>
          <w:szCs w:val="28"/>
        </w:rPr>
        <w:t xml:space="preserve">es Northwest,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Maquarie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Island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which lies Southwest and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Tonga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which lies northeast. To the west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the Tasman Sea and it is kind of far but northwest of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the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Coral Sea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. Overall </w:t>
      </w:r>
      <w:smartTag w:uri="urn:schemas-microsoft-com:office:smarttags" w:element="place">
        <w:r w:rsidRPr="004D7962">
          <w:rPr>
            <w:rFonts w:ascii="Century Gothic" w:hAnsi="Century Gothic"/>
            <w:color w:val="000000"/>
            <w:sz w:val="28"/>
            <w:szCs w:val="28"/>
          </w:rPr>
          <w:t>New Zealand</w:t>
        </w:r>
      </w:smartTag>
      <w:r w:rsidRPr="004D7962">
        <w:rPr>
          <w:rFonts w:ascii="Century Gothic" w:hAnsi="Century Gothic"/>
          <w:color w:val="000000"/>
          <w:sz w:val="28"/>
          <w:szCs w:val="28"/>
        </w:rPr>
        <w:t xml:space="preserve"> is located at the bottom right corner of</w:t>
      </w:r>
      <w:r w:rsidRPr="004D7962">
        <w:rPr>
          <w:rFonts w:ascii="Century Gothic" w:hAnsi="Century Gothic"/>
          <w:color w:val="000000"/>
          <w:sz w:val="36"/>
          <w:szCs w:val="36"/>
        </w:rPr>
        <w:t xml:space="preserve"> </w:t>
      </w:r>
      <w:r w:rsidRPr="0018375C">
        <w:rPr>
          <w:rFonts w:ascii="Century Gothic" w:hAnsi="Century Gothic"/>
          <w:color w:val="000000"/>
          <w:sz w:val="28"/>
          <w:szCs w:val="28"/>
        </w:rPr>
        <w:t xml:space="preserve">the </w:t>
      </w:r>
      <w:smartTag w:uri="urn:schemas-microsoft-com:office:smarttags" w:element="place">
        <w:r w:rsidRPr="0018375C">
          <w:rPr>
            <w:rFonts w:ascii="Century Gothic" w:hAnsi="Century Gothic"/>
            <w:color w:val="000000"/>
            <w:sz w:val="28"/>
            <w:szCs w:val="28"/>
          </w:rPr>
          <w:t>Eastern Hemisphere</w:t>
        </w:r>
      </w:smartTag>
      <w:r w:rsidRPr="0018375C">
        <w:rPr>
          <w:rFonts w:ascii="Century Gothic" w:hAnsi="Century Gothic"/>
          <w:color w:val="000000"/>
          <w:sz w:val="28"/>
          <w:szCs w:val="28"/>
        </w:rPr>
        <w:t>.</w:t>
      </w:r>
      <w:r w:rsidRPr="0018375C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  <w:t>Map:</w:t>
      </w:r>
      <w:r w:rsidRPr="004D7962">
        <w:rPr>
          <w:rFonts w:ascii="Century Gothic" w:hAnsi="Century Gothic"/>
        </w:rPr>
        <w:t xml:space="preserve"> </w:t>
      </w:r>
    </w:p>
    <w:p w:rsidR="00C300E5" w:rsidRPr="004D7962" w:rsidRDefault="00C300E5" w:rsidP="004D7962">
      <w:pPr>
        <w:rPr>
          <w:rFonts w:ascii="Century Gothic" w:hAnsi="Century Gothic"/>
        </w:rPr>
      </w:pPr>
      <w:r>
        <w:rPr>
          <w:noProof/>
        </w:rPr>
        <w:pict>
          <v:shape id="Picture 10" o:spid="_x0000_s1026" type="#_x0000_t75" alt="http://www.bugbog.com/images/maps/new-zealand-map.jpg" style="position:absolute;margin-left:3in;margin-top:-619.8pt;width:345.75pt;height:409.5pt;z-index:-251658240;visibility:visible" wrapcoords="-47 0 -47 21560 21600 21560 21600 0 -47 0">
            <v:imagedata r:id="rId5" o:title=""/>
            <w10:wrap type="tight"/>
          </v:shape>
        </w:pict>
      </w:r>
      <w:r w:rsidRPr="004D7962">
        <w:rPr>
          <w:rFonts w:ascii="Century Gothic" w:hAnsi="Century Gothic" w:cs="Arial"/>
          <w:color w:val="000000"/>
        </w:rPr>
        <w:t>Resource: http://www.bugbog.com/images/maps/new-zealand-map.jpg</w:t>
      </w:r>
      <w:r w:rsidRPr="004D7962">
        <w:rPr>
          <w:rFonts w:ascii="Century Gothic" w:hAnsi="Century Gothic" w:cs="Arial"/>
          <w:color w:val="000000"/>
        </w:rPr>
        <w:br/>
      </w:r>
      <w:r w:rsidRPr="004D7962">
        <w:rPr>
          <w:rFonts w:ascii="Century Gothic" w:hAnsi="Century Gothic" w:cs="Arial"/>
          <w:color w:val="000000"/>
        </w:rPr>
        <w:br/>
      </w:r>
    </w:p>
    <w:p w:rsidR="00C300E5" w:rsidRDefault="00C300E5" w:rsidP="004D7962">
      <w:pPr>
        <w:pStyle w:val="Heading4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Physical Environment</w:t>
      </w:r>
    </w:p>
    <w:p w:rsidR="00C300E5" w:rsidRDefault="00C300E5" w:rsidP="00544D0E"/>
    <w:p w:rsidR="00C300E5" w:rsidRDefault="00C300E5" w:rsidP="00544D0E"/>
    <w:p w:rsidR="00C300E5" w:rsidRPr="00544D0E" w:rsidRDefault="00C300E5" w:rsidP="00544D0E">
      <w:r>
        <w:pict>
          <v:shape id="_x0000_i1026" type="#_x0000_t75" style="width:478.5pt;height:367.5pt">
            <v:imagedata r:id="rId6" o:title=""/>
          </v:shape>
        </w:pict>
      </w:r>
    </w:p>
    <w:p w:rsidR="00C300E5" w:rsidRPr="00544D0E" w:rsidRDefault="00C300E5" w:rsidP="00544D0E"/>
    <w:p w:rsidR="00C300E5" w:rsidRDefault="00C300E5" w:rsidP="004D7962">
      <w:pPr>
        <w:pStyle w:val="Heading4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 xml:space="preserve">How is </w:t>
      </w:r>
      <w:smartTag w:uri="urn:schemas-microsoft-com:office:smarttags" w:element="place">
        <w:r>
          <w:rPr>
            <w:rFonts w:ascii="Century Gothic" w:hAnsi="Century Gothic" w:cs="Arial"/>
            <w:color w:val="000000"/>
          </w:rPr>
          <w:t>New Zealand</w:t>
        </w:r>
      </w:smartTag>
      <w:r w:rsidRPr="004D7962">
        <w:rPr>
          <w:rFonts w:ascii="Century Gothic" w:hAnsi="Century Gothic" w:cs="Arial"/>
          <w:color w:val="000000"/>
        </w:rPr>
        <w:t xml:space="preserve"> Part Of The Ring Of Fire?</w:t>
      </w:r>
    </w:p>
    <w:p w:rsidR="00C300E5" w:rsidRDefault="00C300E5" w:rsidP="00544D0E"/>
    <w:p w:rsidR="00C300E5" w:rsidRDefault="00C300E5" w:rsidP="00544D0E"/>
    <w:p w:rsidR="00C300E5" w:rsidRPr="00544D0E" w:rsidRDefault="00C300E5" w:rsidP="00544D0E">
      <w:r>
        <w:pict>
          <v:shape id="_x0000_i1027" type="#_x0000_t75" style="width:465.75pt;height:92.25pt">
            <v:imagedata r:id="rId7" o:title=""/>
          </v:shape>
        </w:pict>
      </w:r>
    </w:p>
    <w:p w:rsidR="00C300E5" w:rsidRDefault="00C300E5" w:rsidP="00544D0E"/>
    <w:p w:rsidR="00C300E5" w:rsidRDefault="00C300E5" w:rsidP="00544D0E"/>
    <w:p w:rsidR="00C300E5" w:rsidRDefault="00C300E5" w:rsidP="00544D0E"/>
    <w:p w:rsidR="00C300E5" w:rsidRDefault="00C300E5" w:rsidP="00544D0E"/>
    <w:p w:rsidR="00C300E5" w:rsidRDefault="00C300E5" w:rsidP="00544D0E"/>
    <w:p w:rsidR="00C300E5" w:rsidRPr="00544D0E" w:rsidRDefault="00C300E5" w:rsidP="00544D0E"/>
    <w:p w:rsidR="00C300E5" w:rsidRPr="004D7962" w:rsidRDefault="00C300E5" w:rsidP="004D7962">
      <w:pPr>
        <w:pStyle w:val="Heading4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Interacting With The Environment</w:t>
      </w:r>
    </w:p>
    <w:p w:rsidR="00C300E5" w:rsidRPr="004D7962" w:rsidRDefault="00C300E5" w:rsidP="004D7962">
      <w:pPr>
        <w:pStyle w:val="Heading4"/>
        <w:rPr>
          <w:rFonts w:ascii="Century Gothic" w:hAnsi="Century Gothic" w:cs="Arial"/>
          <w:color w:val="000000"/>
        </w:rPr>
      </w:pPr>
      <w:r w:rsidRPr="004D7962">
        <w:rPr>
          <w:rFonts w:ascii="Century Gothic" w:hAnsi="Century Gothic" w:cs="Arial"/>
          <w:color w:val="000000"/>
        </w:rPr>
        <w:t>Conclusion</w:t>
      </w:r>
    </w:p>
    <w:p w:rsidR="00C300E5" w:rsidRDefault="00C300E5" w:rsidP="00CB3E45"/>
    <w:sectPr w:rsidR="00C300E5" w:rsidSect="00986D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E45"/>
    <w:rsid w:val="00176C03"/>
    <w:rsid w:val="00182BDC"/>
    <w:rsid w:val="0018375C"/>
    <w:rsid w:val="001E32C5"/>
    <w:rsid w:val="00300891"/>
    <w:rsid w:val="00422967"/>
    <w:rsid w:val="00483E82"/>
    <w:rsid w:val="004D7962"/>
    <w:rsid w:val="00544D0E"/>
    <w:rsid w:val="00594E53"/>
    <w:rsid w:val="00690341"/>
    <w:rsid w:val="0076022F"/>
    <w:rsid w:val="00764ACE"/>
    <w:rsid w:val="00982E16"/>
    <w:rsid w:val="00986D80"/>
    <w:rsid w:val="00C125B1"/>
    <w:rsid w:val="00C300E5"/>
    <w:rsid w:val="00CB3E45"/>
    <w:rsid w:val="00E52FFB"/>
    <w:rsid w:val="00F0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80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CB3E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CB3E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79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3E45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B3E45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D7962"/>
    <w:rPr>
      <w:rFonts w:ascii="Cambria" w:hAnsi="Cambria" w:cs="Times New Roman"/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CB3E45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CB3E45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D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7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2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69461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6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2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2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69469">
          <w:marLeft w:val="2415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6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26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7</Pages>
  <Words>801</Words>
  <Characters>4566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School District 43 (Coquitlam)</cp:lastModifiedBy>
  <cp:revision>7</cp:revision>
  <dcterms:created xsi:type="dcterms:W3CDTF">2009-03-25T01:08:00Z</dcterms:created>
  <dcterms:modified xsi:type="dcterms:W3CDTF">2009-03-27T20:56:00Z</dcterms:modified>
</cp:coreProperties>
</file>